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B53" w:rsidRPr="00C26335" w:rsidRDefault="005B358F">
      <w:pPr>
        <w:rPr>
          <w:b/>
        </w:rPr>
      </w:pPr>
      <w:r w:rsidRPr="00C26335">
        <w:rPr>
          <w:b/>
        </w:rPr>
        <w:t xml:space="preserve">Handleiding SharePoint </w:t>
      </w:r>
      <w:r w:rsidR="00271D4B" w:rsidRPr="00C26335">
        <w:rPr>
          <w:b/>
        </w:rPr>
        <w:t>KT &amp; TM</w:t>
      </w:r>
    </w:p>
    <w:p w:rsidR="00271D4B" w:rsidRPr="005B358F" w:rsidRDefault="008515EE">
      <w:hyperlink r:id="rId5" w:history="1">
        <w:r w:rsidR="00271D4B" w:rsidRPr="005B358F">
          <w:rPr>
            <w:rStyle w:val="Hyperlink"/>
          </w:rPr>
          <w:t>https://teams.connect.tudelft.nl/sites/os3me/KTTM/SitePages/Home.aspx</w:t>
        </w:r>
      </w:hyperlink>
    </w:p>
    <w:p w:rsidR="00D77855" w:rsidRPr="005B358F" w:rsidRDefault="00D77855" w:rsidP="003910B2">
      <w:pPr>
        <w:pStyle w:val="NoSpacing"/>
        <w:rPr>
          <w:b/>
        </w:rPr>
      </w:pPr>
    </w:p>
    <w:p w:rsidR="00D77855" w:rsidRPr="005B358F" w:rsidRDefault="00D77855" w:rsidP="003910B2">
      <w:pPr>
        <w:pStyle w:val="NoSpacing"/>
        <w:rPr>
          <w:b/>
        </w:rPr>
      </w:pPr>
      <w:r w:rsidRPr="005B358F">
        <w:rPr>
          <w:b/>
        </w:rPr>
        <w:t>Waarom een nieuwe site</w:t>
      </w:r>
      <w:r w:rsidR="005B358F">
        <w:rPr>
          <w:b/>
        </w:rPr>
        <w:t>?</w:t>
      </w:r>
    </w:p>
    <w:p w:rsidR="00D77855" w:rsidRPr="005B358F" w:rsidRDefault="00D77855" w:rsidP="003910B2">
      <w:pPr>
        <w:pStyle w:val="NoSpacing"/>
      </w:pPr>
      <w:r w:rsidRPr="005B358F">
        <w:t>Er is besloten een nieuwe site aan te maken</w:t>
      </w:r>
      <w:r w:rsidR="005B358F">
        <w:t>,</w:t>
      </w:r>
      <w:r w:rsidRPr="005B358F">
        <w:t xml:space="preserve"> omdat de oude te erg vervuild en onoverzichtelijk is om een opschoonactie te houden. </w:t>
      </w:r>
    </w:p>
    <w:p w:rsidR="000F7A7D" w:rsidRPr="005B358F" w:rsidRDefault="00D77855" w:rsidP="003910B2">
      <w:pPr>
        <w:pStyle w:val="NoSpacing"/>
      </w:pPr>
      <w:bookmarkStart w:id="0" w:name="_GoBack"/>
      <w:r w:rsidRPr="005B358F">
        <w:t>Met het invoeren van een nieuwe site (met daarbij een nieuwe set spelr</w:t>
      </w:r>
      <w:r w:rsidR="000F7A7D" w:rsidRPr="005B358F">
        <w:t xml:space="preserve">egels) willen we alle </w:t>
      </w:r>
      <w:bookmarkEnd w:id="0"/>
      <w:r w:rsidR="000F7A7D" w:rsidRPr="005B358F">
        <w:t xml:space="preserve">informatie zo </w:t>
      </w:r>
      <w:r w:rsidRPr="005B358F">
        <w:t xml:space="preserve">overzichtelijk </w:t>
      </w:r>
      <w:r w:rsidR="000F7A7D" w:rsidRPr="005B358F">
        <w:t xml:space="preserve">mogelijk maken. </w:t>
      </w:r>
    </w:p>
    <w:p w:rsidR="000F7A7D" w:rsidRPr="005B358F" w:rsidRDefault="000F7A7D" w:rsidP="003910B2">
      <w:pPr>
        <w:pStyle w:val="NoSpacing"/>
      </w:pPr>
    </w:p>
    <w:p w:rsidR="000F7A7D" w:rsidRPr="005B358F" w:rsidRDefault="000F7A7D" w:rsidP="003910B2">
      <w:pPr>
        <w:pStyle w:val="NoSpacing"/>
        <w:rPr>
          <w:b/>
        </w:rPr>
      </w:pPr>
      <w:r w:rsidRPr="005B358F">
        <w:rPr>
          <w:b/>
        </w:rPr>
        <w:t>Hoe bereiken we dit?</w:t>
      </w:r>
    </w:p>
    <w:p w:rsidR="00D77855" w:rsidRPr="005B358F" w:rsidRDefault="000F7A7D" w:rsidP="003910B2">
      <w:pPr>
        <w:pStyle w:val="NoSpacing"/>
      </w:pPr>
      <w:r w:rsidRPr="005B358F">
        <w:t xml:space="preserve">Door documenten volgens bepaalde criteria op te slaan is het voor iedereen mogelijk de informatie snel en gemakkelijk terug te vinden. We zullen dan ook </w:t>
      </w:r>
      <w:r w:rsidRPr="005B358F">
        <w:rPr>
          <w:b/>
          <w:u w:val="single"/>
        </w:rPr>
        <w:t>geen</w:t>
      </w:r>
      <w:r w:rsidRPr="005B358F">
        <w:t xml:space="preserve"> mappen meer gebruiken.</w:t>
      </w:r>
      <w:r w:rsidR="0066549E" w:rsidRPr="005B358F">
        <w:t xml:space="preserve"> Daarnaast wordt er niet meer met verschillende versies gewerkt, zodat er 1 actuele versie is.</w:t>
      </w:r>
    </w:p>
    <w:p w:rsidR="000F7A7D" w:rsidRPr="005B358F" w:rsidRDefault="000F7A7D" w:rsidP="003910B2">
      <w:pPr>
        <w:pStyle w:val="NoSpacing"/>
      </w:pPr>
    </w:p>
    <w:p w:rsidR="00D11670" w:rsidRPr="005B358F" w:rsidRDefault="00580FB0" w:rsidP="003910B2">
      <w:pPr>
        <w:pStyle w:val="NoSpacing"/>
        <w:rPr>
          <w:b/>
        </w:rPr>
      </w:pPr>
      <w:r w:rsidRPr="005B358F">
        <w:rPr>
          <w:b/>
        </w:rPr>
        <w:t>Kan ik de documenten in de “oude” omgeving nog inzien?</w:t>
      </w:r>
    </w:p>
    <w:p w:rsidR="00580FB0" w:rsidRPr="005B358F" w:rsidRDefault="005B358F" w:rsidP="003910B2">
      <w:pPr>
        <w:pStyle w:val="NoSpacing"/>
      </w:pPr>
      <w:r w:rsidRPr="005B358F">
        <w:t>Ja,</w:t>
      </w:r>
      <w:r w:rsidR="00580FB0" w:rsidRPr="005B358F">
        <w:t xml:space="preserve"> dat kan zeker</w:t>
      </w:r>
      <w:r>
        <w:t>. D</w:t>
      </w:r>
      <w:r w:rsidR="00580FB0" w:rsidRPr="005B358F">
        <w:t>e documenten in de oude omge</w:t>
      </w:r>
      <w:r w:rsidR="00C977C1" w:rsidRPr="005B358F">
        <w:t xml:space="preserve">ving worden op read-only gezet ter inzage. </w:t>
      </w:r>
    </w:p>
    <w:p w:rsidR="00580FB0" w:rsidRPr="005B358F" w:rsidRDefault="00580FB0" w:rsidP="003910B2">
      <w:pPr>
        <w:pStyle w:val="NoSpacing"/>
      </w:pPr>
    </w:p>
    <w:p w:rsidR="00C977C1" w:rsidRPr="005B358F" w:rsidRDefault="008C5E5C" w:rsidP="0021224D">
      <w:pPr>
        <w:pStyle w:val="Heading2"/>
      </w:pPr>
      <w:r w:rsidRPr="005B358F">
        <w:t>Nieuw d</w:t>
      </w:r>
      <w:r w:rsidR="006C1087" w:rsidRPr="005B358F">
        <w:t>ocument aanmaken</w:t>
      </w:r>
    </w:p>
    <w:p w:rsidR="00DC2E6D" w:rsidRPr="005B358F" w:rsidRDefault="005B358F" w:rsidP="00C977C1">
      <w:pPr>
        <w:pStyle w:val="NoSpacing"/>
      </w:pPr>
      <w:r>
        <w:br/>
        <w:t>G</w:t>
      </w:r>
      <w:r w:rsidR="00DC2E6D" w:rsidRPr="005B358F">
        <w:t xml:space="preserve">a in de Library staan waarin je een nieuw document wilt maken. Kik op </w:t>
      </w:r>
    </w:p>
    <w:p w:rsidR="00D77855" w:rsidRPr="005B358F" w:rsidRDefault="00DC2E6D" w:rsidP="003910B2">
      <w:pPr>
        <w:pStyle w:val="NoSpacing"/>
      </w:pPr>
      <w:r w:rsidRPr="005B358F">
        <w:rPr>
          <w:noProof/>
          <w:lang w:eastAsia="nl-NL"/>
        </w:rPr>
        <w:drawing>
          <wp:anchor distT="0" distB="0" distL="114300" distR="114300" simplePos="0" relativeHeight="251658240" behindDoc="0" locked="0" layoutInCell="1" allowOverlap="1" wp14:anchorId="41BC9895" wp14:editId="7B366A63">
            <wp:simplePos x="0" y="0"/>
            <wp:positionH relativeFrom="column">
              <wp:align>left</wp:align>
            </wp:positionH>
            <wp:positionV relativeFrom="paragraph">
              <wp:align>top</wp:align>
            </wp:positionV>
            <wp:extent cx="1371600" cy="374015"/>
            <wp:effectExtent l="0" t="0" r="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1371600" cy="374015"/>
                    </a:xfrm>
                    <a:prstGeom prst="rect">
                      <a:avLst/>
                    </a:prstGeom>
                  </pic:spPr>
                </pic:pic>
              </a:graphicData>
            </a:graphic>
          </wp:anchor>
        </w:drawing>
      </w:r>
      <w:r w:rsidRPr="005B358F">
        <w:br w:type="textWrapping" w:clear="all"/>
      </w:r>
      <w:r w:rsidR="0066549E" w:rsidRPr="005B358F">
        <w:t xml:space="preserve">1. </w:t>
      </w:r>
      <w:r w:rsidR="00346D64" w:rsidRPr="005B358F">
        <w:t xml:space="preserve">Kies het </w:t>
      </w:r>
      <w:r w:rsidR="005B358F" w:rsidRPr="005B358F">
        <w:t xml:space="preserve">documenttype </w:t>
      </w:r>
    </w:p>
    <w:p w:rsidR="00DC2E6D" w:rsidRPr="005B358F" w:rsidRDefault="00DC2E6D" w:rsidP="003910B2">
      <w:pPr>
        <w:pStyle w:val="NoSpacing"/>
      </w:pPr>
    </w:p>
    <w:p w:rsidR="00DC2E6D" w:rsidRPr="005B358F" w:rsidRDefault="00DC2E6D" w:rsidP="003910B2">
      <w:pPr>
        <w:pStyle w:val="NoSpacing"/>
      </w:pPr>
      <w:r w:rsidRPr="005B358F">
        <w:rPr>
          <w:noProof/>
          <w:lang w:eastAsia="nl-NL"/>
        </w:rPr>
        <w:drawing>
          <wp:inline distT="0" distB="0" distL="0" distR="0" wp14:anchorId="719C4522" wp14:editId="13151C38">
            <wp:extent cx="5760720" cy="418916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60720" cy="4189169"/>
                    </a:xfrm>
                    <a:prstGeom prst="rect">
                      <a:avLst/>
                    </a:prstGeom>
                  </pic:spPr>
                </pic:pic>
              </a:graphicData>
            </a:graphic>
          </wp:inline>
        </w:drawing>
      </w:r>
    </w:p>
    <w:p w:rsidR="00346D64" w:rsidRPr="005B358F" w:rsidRDefault="00346D64" w:rsidP="003910B2">
      <w:pPr>
        <w:pStyle w:val="NoSpacing"/>
        <w:rPr>
          <w:b/>
        </w:rPr>
      </w:pPr>
    </w:p>
    <w:p w:rsidR="00346D64" w:rsidRPr="005B358F" w:rsidRDefault="0066549E" w:rsidP="003910B2">
      <w:pPr>
        <w:pStyle w:val="NoSpacing"/>
      </w:pPr>
      <w:r w:rsidRPr="005B358F">
        <w:lastRenderedPageBreak/>
        <w:t xml:space="preserve">2. </w:t>
      </w:r>
      <w:r w:rsidR="005B358F" w:rsidRPr="005B358F">
        <w:t>Vul</w:t>
      </w:r>
      <w:r w:rsidR="00413724" w:rsidRPr="005B358F">
        <w:t xml:space="preserve"> </w:t>
      </w:r>
      <w:r w:rsidR="005B358F" w:rsidRPr="005B358F">
        <w:t>het</w:t>
      </w:r>
      <w:r w:rsidR="00413724" w:rsidRPr="005B358F">
        <w:t xml:space="preserve"> document naam in. </w:t>
      </w:r>
      <w:r w:rsidR="003D7C9C">
        <w:br/>
      </w:r>
    </w:p>
    <w:p w:rsidR="00413724" w:rsidRPr="005B358F" w:rsidRDefault="003D0031" w:rsidP="003910B2">
      <w:pPr>
        <w:pStyle w:val="NoSpacing"/>
      </w:pPr>
      <w:r w:rsidRPr="005B358F">
        <w:rPr>
          <w:noProof/>
          <w:lang w:eastAsia="nl-NL"/>
        </w:rPr>
        <w:drawing>
          <wp:inline distT="0" distB="0" distL="0" distR="0" wp14:anchorId="2BE8555B" wp14:editId="0B1F42B4">
            <wp:extent cx="5760720" cy="18903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1890353"/>
                    </a:xfrm>
                    <a:prstGeom prst="rect">
                      <a:avLst/>
                    </a:prstGeom>
                  </pic:spPr>
                </pic:pic>
              </a:graphicData>
            </a:graphic>
          </wp:inline>
        </w:drawing>
      </w:r>
    </w:p>
    <w:p w:rsidR="00413724" w:rsidRPr="005B358F" w:rsidRDefault="00413724" w:rsidP="003910B2">
      <w:pPr>
        <w:pStyle w:val="NoSpacing"/>
        <w:rPr>
          <w:b/>
        </w:rPr>
      </w:pPr>
    </w:p>
    <w:p w:rsidR="0066549E" w:rsidRPr="005B358F" w:rsidRDefault="0066549E" w:rsidP="003910B2">
      <w:pPr>
        <w:pStyle w:val="NoSpacing"/>
        <w:rPr>
          <w:b/>
          <w:u w:val="single"/>
        </w:rPr>
      </w:pPr>
      <w:r w:rsidRPr="005B358F">
        <w:rPr>
          <w:b/>
          <w:u w:val="single"/>
        </w:rPr>
        <w:t>NB: Let er op dat de titel van het document enkel “-“ bevat</w:t>
      </w:r>
      <w:r w:rsidR="005B358F">
        <w:rPr>
          <w:b/>
          <w:u w:val="single"/>
        </w:rPr>
        <w:t>(</w:t>
      </w:r>
      <w:r w:rsidRPr="005B358F">
        <w:rPr>
          <w:b/>
          <w:u w:val="single"/>
        </w:rPr>
        <w:t>ten</w:t>
      </w:r>
      <w:r w:rsidR="005B358F">
        <w:rPr>
          <w:b/>
          <w:u w:val="single"/>
        </w:rPr>
        <w:t>)</w:t>
      </w:r>
      <w:r w:rsidRPr="005B358F">
        <w:rPr>
          <w:b/>
          <w:u w:val="single"/>
        </w:rPr>
        <w:t xml:space="preserve"> en geen andere speciale tekens zoals ( !,@,#,$,%,^,&amp;,*,(,_,), etc.)!</w:t>
      </w:r>
    </w:p>
    <w:p w:rsidR="0066549E" w:rsidRPr="005B358F" w:rsidRDefault="0066549E" w:rsidP="003910B2">
      <w:pPr>
        <w:pStyle w:val="NoSpacing"/>
      </w:pPr>
    </w:p>
    <w:p w:rsidR="0066549E" w:rsidRPr="005B358F" w:rsidRDefault="0066549E" w:rsidP="003910B2">
      <w:pPr>
        <w:pStyle w:val="NoSpacing"/>
      </w:pPr>
      <w:r w:rsidRPr="005B358F">
        <w:t>De documenttitel moet bondig genoeg zijn maar ook duidelijk genoeg. Dit is de naam waarop het document zichtbaar is en gevonden kan worden.</w:t>
      </w:r>
    </w:p>
    <w:p w:rsidR="0066549E" w:rsidRPr="005B358F" w:rsidRDefault="0066549E" w:rsidP="003910B2">
      <w:pPr>
        <w:pStyle w:val="NoSpacing"/>
      </w:pPr>
    </w:p>
    <w:p w:rsidR="0066549E" w:rsidRPr="005B358F" w:rsidRDefault="0066549E" w:rsidP="003910B2">
      <w:pPr>
        <w:pStyle w:val="NoSpacing"/>
      </w:pPr>
      <w:r w:rsidRPr="005B358F">
        <w:t xml:space="preserve">Indien het document </w:t>
      </w:r>
      <w:r w:rsidR="005B358F" w:rsidRPr="005B358F">
        <w:t>jaarlijks</w:t>
      </w:r>
      <w:r w:rsidRPr="005B358F">
        <w:t xml:space="preserve"> vernieuwd wordt maar het oude behouden moet blijven dient het studiejaar te worden toegevoegd.</w:t>
      </w:r>
    </w:p>
    <w:p w:rsidR="0066549E" w:rsidRPr="005B358F" w:rsidRDefault="0066549E" w:rsidP="003910B2">
      <w:pPr>
        <w:pStyle w:val="NoSpacing"/>
      </w:pPr>
    </w:p>
    <w:p w:rsidR="0066549E" w:rsidRPr="005B358F" w:rsidRDefault="0066549E" w:rsidP="003910B2">
      <w:pPr>
        <w:pStyle w:val="NoSpacing"/>
      </w:pPr>
      <w:r w:rsidRPr="005B358F">
        <w:t>Bijvoorbeeld:</w:t>
      </w:r>
    </w:p>
    <w:p w:rsidR="0066549E" w:rsidRDefault="0066549E" w:rsidP="003910B2">
      <w:pPr>
        <w:pStyle w:val="NoSpacing"/>
      </w:pPr>
      <w:r w:rsidRPr="005B358F">
        <w:t>- OER-BSc-KT-1718.docx</w:t>
      </w:r>
    </w:p>
    <w:p w:rsidR="00C26335" w:rsidRPr="005B358F" w:rsidRDefault="00C26335" w:rsidP="003910B2">
      <w:pPr>
        <w:pStyle w:val="NoSpacing"/>
      </w:pPr>
    </w:p>
    <w:p w:rsidR="00413724" w:rsidRPr="005B358F" w:rsidRDefault="0066549E" w:rsidP="003910B2">
      <w:pPr>
        <w:pStyle w:val="NoSpacing"/>
      </w:pPr>
      <w:r w:rsidRPr="005B358F">
        <w:lastRenderedPageBreak/>
        <w:t xml:space="preserve">3. </w:t>
      </w:r>
      <w:r w:rsidR="005B358F" w:rsidRPr="005B358F">
        <w:t>Druk</w:t>
      </w:r>
      <w:r w:rsidR="00413724" w:rsidRPr="005B358F">
        <w:t xml:space="preserve"> op OK en het volgende scherm verschijnt. </w:t>
      </w:r>
      <w:r w:rsidR="003D7C9C">
        <w:br/>
      </w:r>
      <w:r w:rsidR="003D7C9C">
        <w:br/>
      </w:r>
      <w:r w:rsidR="003D0031" w:rsidRPr="005B358F">
        <w:rPr>
          <w:noProof/>
          <w:lang w:eastAsia="nl-NL"/>
        </w:rPr>
        <w:drawing>
          <wp:inline distT="0" distB="0" distL="0" distR="0" wp14:anchorId="494EA12C" wp14:editId="6889EE26">
            <wp:extent cx="5760720" cy="6707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60720" cy="6707570"/>
                    </a:xfrm>
                    <a:prstGeom prst="rect">
                      <a:avLst/>
                    </a:prstGeom>
                  </pic:spPr>
                </pic:pic>
              </a:graphicData>
            </a:graphic>
          </wp:inline>
        </w:drawing>
      </w:r>
    </w:p>
    <w:p w:rsidR="00537817" w:rsidRPr="005B358F" w:rsidRDefault="00537817" w:rsidP="003910B2">
      <w:pPr>
        <w:pStyle w:val="NoSpacing"/>
      </w:pPr>
      <w:r w:rsidRPr="005B358F">
        <w:rPr>
          <w:noProof/>
          <w:lang w:eastAsia="nl-NL"/>
        </w:rPr>
        <w:lastRenderedPageBreak/>
        <w:drawing>
          <wp:inline distT="0" distB="0" distL="0" distR="0" wp14:anchorId="0E82077E" wp14:editId="2D661E87">
            <wp:extent cx="5760720" cy="41530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720" cy="4153034"/>
                    </a:xfrm>
                    <a:prstGeom prst="rect">
                      <a:avLst/>
                    </a:prstGeom>
                  </pic:spPr>
                </pic:pic>
              </a:graphicData>
            </a:graphic>
          </wp:inline>
        </w:drawing>
      </w:r>
    </w:p>
    <w:p w:rsidR="002634C8" w:rsidRPr="005B358F" w:rsidRDefault="002634C8" w:rsidP="00537817">
      <w:pPr>
        <w:pStyle w:val="NoSpacing"/>
      </w:pPr>
    </w:p>
    <w:p w:rsidR="0066549E" w:rsidRPr="005B358F" w:rsidRDefault="0066549E" w:rsidP="00537817">
      <w:pPr>
        <w:pStyle w:val="NoSpacing"/>
      </w:pPr>
      <w:r w:rsidRPr="005B358F">
        <w:t xml:space="preserve">4. </w:t>
      </w:r>
      <w:r w:rsidR="00537817" w:rsidRPr="005B358F">
        <w:t>Kies de juiste</w:t>
      </w:r>
      <w:r w:rsidRPr="005B358F">
        <w:t xml:space="preserve"> opties bij</w:t>
      </w:r>
    </w:p>
    <w:p w:rsidR="0066549E" w:rsidRPr="005B358F" w:rsidRDefault="0066549E" w:rsidP="00537817">
      <w:pPr>
        <w:pStyle w:val="NoSpacing"/>
      </w:pPr>
    </w:p>
    <w:tbl>
      <w:tblPr>
        <w:tblStyle w:val="TableGrid"/>
        <w:tblW w:w="0" w:type="auto"/>
        <w:tblLook w:val="04A0" w:firstRow="1" w:lastRow="0" w:firstColumn="1" w:lastColumn="0" w:noHBand="0" w:noVBand="1"/>
      </w:tblPr>
      <w:tblGrid>
        <w:gridCol w:w="4606"/>
        <w:gridCol w:w="4606"/>
      </w:tblGrid>
      <w:tr w:rsidR="0066549E" w:rsidRPr="005B358F" w:rsidTr="0066549E">
        <w:tc>
          <w:tcPr>
            <w:tcW w:w="4606" w:type="dxa"/>
          </w:tcPr>
          <w:p w:rsidR="0066549E" w:rsidRPr="005B358F" w:rsidRDefault="0066549E" w:rsidP="00537817">
            <w:pPr>
              <w:pStyle w:val="NoSpacing"/>
            </w:pPr>
            <w:r w:rsidRPr="005B358F">
              <w:t>Document Category</w:t>
            </w:r>
          </w:p>
        </w:tc>
        <w:tc>
          <w:tcPr>
            <w:tcW w:w="4606" w:type="dxa"/>
          </w:tcPr>
          <w:p w:rsidR="0066549E" w:rsidRPr="005B358F" w:rsidRDefault="0066549E" w:rsidP="00537817">
            <w:pPr>
              <w:pStyle w:val="NoSpacing"/>
            </w:pPr>
            <w:r w:rsidRPr="005B358F">
              <w:t>Onder welke categorie valt het document</w:t>
            </w:r>
          </w:p>
          <w:p w:rsidR="0066549E" w:rsidRPr="005B358F" w:rsidRDefault="0066549E" w:rsidP="00537817">
            <w:pPr>
              <w:pStyle w:val="NoSpacing"/>
            </w:pPr>
          </w:p>
        </w:tc>
      </w:tr>
      <w:tr w:rsidR="0066549E" w:rsidRPr="005B358F" w:rsidTr="0066549E">
        <w:tc>
          <w:tcPr>
            <w:tcW w:w="4606" w:type="dxa"/>
          </w:tcPr>
          <w:p w:rsidR="0066549E" w:rsidRPr="005B358F" w:rsidRDefault="0066549E" w:rsidP="00537817">
            <w:pPr>
              <w:pStyle w:val="NoSpacing"/>
            </w:pPr>
            <w:r w:rsidRPr="005B358F">
              <w:t>de status van je document</w:t>
            </w:r>
          </w:p>
        </w:tc>
        <w:tc>
          <w:tcPr>
            <w:tcW w:w="4606" w:type="dxa"/>
          </w:tcPr>
          <w:p w:rsidR="0066549E" w:rsidRPr="005B358F" w:rsidRDefault="0066549E" w:rsidP="00537817">
            <w:pPr>
              <w:pStyle w:val="NoSpacing"/>
            </w:pPr>
            <w:r w:rsidRPr="005B358F">
              <w:t>Is het document definitief (final version)</w:t>
            </w:r>
          </w:p>
          <w:p w:rsidR="0066549E" w:rsidRPr="005B358F" w:rsidRDefault="0066549E" w:rsidP="00537817">
            <w:pPr>
              <w:pStyle w:val="NoSpacing"/>
            </w:pPr>
            <w:r w:rsidRPr="005B358F">
              <w:t>wordt er nog aan gewerkt (draft)</w:t>
            </w:r>
          </w:p>
          <w:p w:rsidR="0066549E" w:rsidRPr="005B358F" w:rsidRDefault="0066549E" w:rsidP="00537817">
            <w:pPr>
              <w:pStyle w:val="NoSpacing"/>
            </w:pPr>
            <w:r w:rsidRPr="005B358F">
              <w:t>is het een template (template)</w:t>
            </w:r>
          </w:p>
        </w:tc>
      </w:tr>
      <w:tr w:rsidR="0066549E" w:rsidRPr="005B358F" w:rsidTr="0066549E">
        <w:tc>
          <w:tcPr>
            <w:tcW w:w="4606" w:type="dxa"/>
          </w:tcPr>
          <w:p w:rsidR="0066549E" w:rsidRPr="005B358F" w:rsidRDefault="0066549E" w:rsidP="00537817">
            <w:pPr>
              <w:pStyle w:val="NoSpacing"/>
            </w:pPr>
            <w:r w:rsidRPr="005B358F">
              <w:t>het academisch jaar</w:t>
            </w:r>
          </w:p>
        </w:tc>
        <w:tc>
          <w:tcPr>
            <w:tcW w:w="4606" w:type="dxa"/>
          </w:tcPr>
          <w:p w:rsidR="0066549E" w:rsidRPr="005B358F" w:rsidRDefault="0066549E" w:rsidP="00537817">
            <w:pPr>
              <w:pStyle w:val="NoSpacing"/>
            </w:pPr>
            <w:r w:rsidRPr="005B358F">
              <w:t>Vul het jaar in waarin het document relevant is.</w:t>
            </w:r>
          </w:p>
          <w:p w:rsidR="0066549E" w:rsidRPr="005B358F" w:rsidRDefault="0066549E" w:rsidP="00537817">
            <w:pPr>
              <w:pStyle w:val="NoSpacing"/>
            </w:pPr>
            <w:r w:rsidRPr="005B358F">
              <w:t>Is een document meerdere jaren geldig, benoem dan “n.a.”</w:t>
            </w:r>
          </w:p>
          <w:p w:rsidR="0066549E" w:rsidRPr="005B358F" w:rsidRDefault="0066549E" w:rsidP="00537817">
            <w:pPr>
              <w:pStyle w:val="NoSpacing"/>
            </w:pPr>
          </w:p>
        </w:tc>
      </w:tr>
      <w:tr w:rsidR="0066549E" w:rsidRPr="005B358F" w:rsidTr="0066549E">
        <w:tc>
          <w:tcPr>
            <w:tcW w:w="4606" w:type="dxa"/>
          </w:tcPr>
          <w:p w:rsidR="0066549E" w:rsidRPr="005B358F" w:rsidRDefault="0066549E" w:rsidP="00537817">
            <w:pPr>
              <w:pStyle w:val="NoSpacing"/>
            </w:pPr>
            <w:r w:rsidRPr="005B358F">
              <w:t>Education programme</w:t>
            </w:r>
          </w:p>
        </w:tc>
        <w:tc>
          <w:tcPr>
            <w:tcW w:w="4606" w:type="dxa"/>
          </w:tcPr>
          <w:p w:rsidR="0066549E" w:rsidRPr="005B358F" w:rsidRDefault="005B358F" w:rsidP="005B358F">
            <w:pPr>
              <w:pStyle w:val="NoSpacing"/>
            </w:pPr>
            <w:r>
              <w:t>K</w:t>
            </w:r>
            <w:r w:rsidR="0066549E" w:rsidRPr="005B358F">
              <w:t>oppel het document aan de bachelor en/of master</w:t>
            </w:r>
            <w:r>
              <w:t xml:space="preserve"> opleiding</w:t>
            </w:r>
          </w:p>
        </w:tc>
      </w:tr>
      <w:tr w:rsidR="0066549E" w:rsidRPr="005B358F" w:rsidTr="0066549E">
        <w:tc>
          <w:tcPr>
            <w:tcW w:w="4606" w:type="dxa"/>
          </w:tcPr>
          <w:p w:rsidR="0066549E" w:rsidRPr="005B358F" w:rsidRDefault="0066549E" w:rsidP="00537817">
            <w:pPr>
              <w:pStyle w:val="NoSpacing"/>
            </w:pPr>
            <w:r w:rsidRPr="005B358F">
              <w:t>Coursecode*</w:t>
            </w:r>
          </w:p>
        </w:tc>
        <w:tc>
          <w:tcPr>
            <w:tcW w:w="4606" w:type="dxa"/>
          </w:tcPr>
          <w:p w:rsidR="0066549E" w:rsidRPr="005B358F" w:rsidRDefault="0066549E" w:rsidP="00537817">
            <w:pPr>
              <w:pStyle w:val="NoSpacing"/>
            </w:pPr>
            <w:r w:rsidRPr="005B358F">
              <w:t>Tot welk vak behoort dit document</w:t>
            </w:r>
          </w:p>
        </w:tc>
      </w:tr>
      <w:tr w:rsidR="0066549E" w:rsidRPr="005B358F" w:rsidTr="0066549E">
        <w:tc>
          <w:tcPr>
            <w:tcW w:w="4606" w:type="dxa"/>
          </w:tcPr>
          <w:p w:rsidR="0066549E" w:rsidRPr="005B358F" w:rsidRDefault="0066549E" w:rsidP="00537817">
            <w:pPr>
              <w:pStyle w:val="NoSpacing"/>
            </w:pPr>
            <w:r w:rsidRPr="005B358F">
              <w:t>Track*</w:t>
            </w:r>
          </w:p>
        </w:tc>
        <w:tc>
          <w:tcPr>
            <w:tcW w:w="4606" w:type="dxa"/>
          </w:tcPr>
          <w:p w:rsidR="0066549E" w:rsidRPr="005B358F" w:rsidRDefault="0066549E" w:rsidP="00537817">
            <w:pPr>
              <w:pStyle w:val="NoSpacing"/>
            </w:pPr>
            <w:r w:rsidRPr="005B358F">
              <w:t>Tot welke mastertrack behoort dit document</w:t>
            </w:r>
          </w:p>
        </w:tc>
      </w:tr>
    </w:tbl>
    <w:p w:rsidR="0066549E" w:rsidRPr="005B358F" w:rsidRDefault="0066549E" w:rsidP="00537817">
      <w:pPr>
        <w:pStyle w:val="NoSpacing"/>
      </w:pPr>
      <w:r w:rsidRPr="005B358F">
        <w:t>*</w:t>
      </w:r>
      <w:r w:rsidR="005B358F" w:rsidRPr="005B358F">
        <w:t>Indien</w:t>
      </w:r>
      <w:r w:rsidRPr="005B358F">
        <w:t xml:space="preserve"> van toepassing</w:t>
      </w:r>
    </w:p>
    <w:p w:rsidR="008C5E5C" w:rsidRPr="005B358F" w:rsidRDefault="008C5E5C" w:rsidP="00537817">
      <w:pPr>
        <w:pStyle w:val="NoSpacing"/>
      </w:pPr>
    </w:p>
    <w:p w:rsidR="00537817" w:rsidRPr="005B358F" w:rsidRDefault="00537817" w:rsidP="00537817">
      <w:pPr>
        <w:pStyle w:val="NoSpacing"/>
      </w:pPr>
      <w:r w:rsidRPr="005B358F">
        <w:t xml:space="preserve">Druk op save en </w:t>
      </w:r>
      <w:r w:rsidR="000A10FA" w:rsidRPr="005B358F">
        <w:t xml:space="preserve">het gekozen documenttype wordt geopend in </w:t>
      </w:r>
      <w:r w:rsidR="00F653E3" w:rsidRPr="005B358F">
        <w:t>SharePoint</w:t>
      </w:r>
      <w:r w:rsidR="000A10FA" w:rsidRPr="005B358F">
        <w:t xml:space="preserve">. </w:t>
      </w:r>
    </w:p>
    <w:p w:rsidR="00A40C82" w:rsidRPr="005B358F" w:rsidRDefault="00A40C82" w:rsidP="00537817">
      <w:pPr>
        <w:pStyle w:val="NoSpacing"/>
      </w:pPr>
    </w:p>
    <w:p w:rsidR="0066549E" w:rsidRPr="005B358F" w:rsidRDefault="0066549E" w:rsidP="00537817">
      <w:pPr>
        <w:pStyle w:val="NoSpacing"/>
      </w:pPr>
    </w:p>
    <w:p w:rsidR="008C5E5C" w:rsidRPr="005B358F" w:rsidRDefault="008C5E5C" w:rsidP="00537817">
      <w:pPr>
        <w:pStyle w:val="NoSpacing"/>
      </w:pPr>
    </w:p>
    <w:p w:rsidR="005B358F" w:rsidRDefault="005B358F">
      <w:pPr>
        <w:rPr>
          <w:rFonts w:asciiTheme="majorHAnsi" w:eastAsiaTheme="majorEastAsia" w:hAnsiTheme="majorHAnsi" w:cstheme="majorBidi"/>
          <w:color w:val="365F91" w:themeColor="accent1" w:themeShade="BF"/>
          <w:sz w:val="26"/>
          <w:szCs w:val="26"/>
        </w:rPr>
      </w:pPr>
      <w:r>
        <w:br w:type="page"/>
      </w:r>
    </w:p>
    <w:p w:rsidR="005B358F" w:rsidRPr="005B358F" w:rsidRDefault="008C5E5C" w:rsidP="005B358F">
      <w:pPr>
        <w:pStyle w:val="Heading2"/>
      </w:pPr>
      <w:r w:rsidRPr="005B358F">
        <w:lastRenderedPageBreak/>
        <w:t>Uploaden bestaand document</w:t>
      </w:r>
      <w:r w:rsidR="005B358F">
        <w:br/>
      </w:r>
    </w:p>
    <w:p w:rsidR="00A40C82" w:rsidRPr="005B358F" w:rsidRDefault="00A40C82" w:rsidP="00537817">
      <w:pPr>
        <w:pStyle w:val="NoSpacing"/>
      </w:pPr>
      <w:r w:rsidRPr="005B358F">
        <w:t xml:space="preserve">Je kunt er ook voor kiezen een bestaand document te uploaden. </w:t>
      </w:r>
    </w:p>
    <w:p w:rsidR="005B358F" w:rsidRDefault="00A40C82" w:rsidP="00537817">
      <w:pPr>
        <w:pStyle w:val="NoSpacing"/>
      </w:pPr>
      <w:r w:rsidRPr="005B358F">
        <w:t>Browse naar het juiste document en selecteer deze. Aansluitend zul je het bovenstaande invulformulier weer zien verschijnen.</w:t>
      </w:r>
      <w:r w:rsidR="005B358F">
        <w:br/>
      </w:r>
    </w:p>
    <w:p w:rsidR="00A40C82" w:rsidRPr="005B358F" w:rsidRDefault="00A40C82" w:rsidP="00537817">
      <w:pPr>
        <w:pStyle w:val="NoSpacing"/>
      </w:pPr>
      <w:r w:rsidRPr="005B358F">
        <w:rPr>
          <w:noProof/>
          <w:lang w:eastAsia="nl-NL"/>
        </w:rPr>
        <w:drawing>
          <wp:inline distT="0" distB="0" distL="0" distR="0" wp14:anchorId="41ADEBE6" wp14:editId="483F9BA3">
            <wp:extent cx="5760720" cy="34125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3412580"/>
                    </a:xfrm>
                    <a:prstGeom prst="rect">
                      <a:avLst/>
                    </a:prstGeom>
                  </pic:spPr>
                </pic:pic>
              </a:graphicData>
            </a:graphic>
          </wp:inline>
        </w:drawing>
      </w:r>
    </w:p>
    <w:p w:rsidR="000A10FA" w:rsidRPr="005B358F" w:rsidRDefault="000A10FA" w:rsidP="00537817">
      <w:pPr>
        <w:pStyle w:val="NoSpacing"/>
      </w:pPr>
    </w:p>
    <w:p w:rsidR="00DC2E6D" w:rsidRPr="005B358F" w:rsidRDefault="00346D64" w:rsidP="003910B2">
      <w:pPr>
        <w:pStyle w:val="NoSpacing"/>
        <w:rPr>
          <w:b/>
        </w:rPr>
      </w:pPr>
      <w:r w:rsidRPr="005B358F">
        <w:rPr>
          <w:b/>
        </w:rPr>
        <w:t xml:space="preserve">Het opslaan van </w:t>
      </w:r>
      <w:r w:rsidR="000A10FA" w:rsidRPr="005B358F">
        <w:rPr>
          <w:b/>
        </w:rPr>
        <w:t xml:space="preserve">een </w:t>
      </w:r>
      <w:r w:rsidRPr="005B358F">
        <w:rPr>
          <w:b/>
        </w:rPr>
        <w:t>document</w:t>
      </w:r>
    </w:p>
    <w:p w:rsidR="00346D64" w:rsidRPr="005B358F" w:rsidRDefault="004B69E7" w:rsidP="003910B2">
      <w:pPr>
        <w:pStyle w:val="NoSpacing"/>
      </w:pPr>
      <w:r w:rsidRPr="005B358F">
        <w:t>SharePoint</w:t>
      </w:r>
      <w:r w:rsidR="000A10FA" w:rsidRPr="005B358F">
        <w:t xml:space="preserve"> slaat automatisch op! Saven hoeft niet</w:t>
      </w:r>
      <w:r w:rsidR="006B14DF" w:rsidRPr="005B358F">
        <w:t xml:space="preserve"> als je in de </w:t>
      </w:r>
      <w:r w:rsidR="002634C8" w:rsidRPr="005B358F">
        <w:t>web omgeving</w:t>
      </w:r>
      <w:r w:rsidR="006B14DF" w:rsidRPr="005B358F">
        <w:t xml:space="preserve"> aan je document werkt. </w:t>
      </w:r>
    </w:p>
    <w:p w:rsidR="00DC2E6D" w:rsidRPr="005B358F" w:rsidRDefault="006B14DF" w:rsidP="003910B2">
      <w:pPr>
        <w:pStyle w:val="NoSpacing"/>
      </w:pPr>
      <w:r w:rsidRPr="005B358F">
        <w:t>Als je ervoor kiest om in de Office omgeving te werken druk je op save en je document wordt opgeslagen op SharePoint (dit kun je zien aan het groene pijltje wat boven de diskette hangt)</w:t>
      </w:r>
      <w:r w:rsidR="005B358F">
        <w:t>.</w:t>
      </w:r>
    </w:p>
    <w:p w:rsidR="006B14DF" w:rsidRPr="005B358F" w:rsidRDefault="006B14DF" w:rsidP="003910B2">
      <w:pPr>
        <w:pStyle w:val="NoSpacing"/>
      </w:pPr>
    </w:p>
    <w:p w:rsidR="000A10FA" w:rsidRPr="005B358F" w:rsidRDefault="000A10FA" w:rsidP="003910B2">
      <w:pPr>
        <w:pStyle w:val="NoSpacing"/>
        <w:rPr>
          <w:b/>
        </w:rPr>
      </w:pPr>
      <w:r w:rsidRPr="005B358F">
        <w:rPr>
          <w:b/>
        </w:rPr>
        <w:t>Bewerken van een document</w:t>
      </w:r>
    </w:p>
    <w:p w:rsidR="000A10FA" w:rsidRPr="005B358F" w:rsidRDefault="000A10FA" w:rsidP="003910B2">
      <w:pPr>
        <w:pStyle w:val="NoSpacing"/>
      </w:pPr>
      <w:r w:rsidRPr="005B358F">
        <w:t xml:space="preserve">Je kunt je document in </w:t>
      </w:r>
      <w:r w:rsidR="004B69E7" w:rsidRPr="005B358F">
        <w:t>SharePoint</w:t>
      </w:r>
      <w:r w:rsidRPr="005B358F">
        <w:t xml:space="preserve"> bewerken</w:t>
      </w:r>
      <w:r w:rsidR="006B14DF" w:rsidRPr="005B358F">
        <w:t xml:space="preserve">. </w:t>
      </w:r>
    </w:p>
    <w:p w:rsidR="006B14DF" w:rsidRPr="005B358F" w:rsidRDefault="006B14DF" w:rsidP="003910B2">
      <w:pPr>
        <w:pStyle w:val="NoSpacing"/>
      </w:pPr>
      <w:r w:rsidRPr="005B358F">
        <w:t xml:space="preserve">Ga hiervoor op het document staan dat je wilt bewerken en kies voor </w:t>
      </w:r>
      <w:r w:rsidR="005B358F">
        <w:t>:</w:t>
      </w:r>
    </w:p>
    <w:p w:rsidR="000A10FA" w:rsidRPr="005B358F" w:rsidRDefault="000A10FA" w:rsidP="003910B2">
      <w:pPr>
        <w:pStyle w:val="NoSpacing"/>
        <w:rPr>
          <w:b/>
        </w:rPr>
      </w:pPr>
    </w:p>
    <w:p w:rsidR="006B14DF" w:rsidRPr="005B358F" w:rsidRDefault="006B14DF" w:rsidP="003910B2">
      <w:pPr>
        <w:pStyle w:val="NoSpacing"/>
        <w:rPr>
          <w:b/>
        </w:rPr>
      </w:pPr>
      <w:r w:rsidRPr="005B358F">
        <w:rPr>
          <w:noProof/>
          <w:lang w:eastAsia="nl-NL"/>
        </w:rPr>
        <w:drawing>
          <wp:inline distT="0" distB="0" distL="0" distR="0" wp14:anchorId="4B42A830" wp14:editId="573B0976">
            <wp:extent cx="1607820" cy="464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607820" cy="464820"/>
                    </a:xfrm>
                    <a:prstGeom prst="rect">
                      <a:avLst/>
                    </a:prstGeom>
                  </pic:spPr>
                </pic:pic>
              </a:graphicData>
            </a:graphic>
          </wp:inline>
        </w:drawing>
      </w:r>
    </w:p>
    <w:p w:rsidR="006B14DF" w:rsidRPr="005B358F" w:rsidRDefault="006B14DF" w:rsidP="003910B2">
      <w:pPr>
        <w:pStyle w:val="NoSpacing"/>
      </w:pPr>
      <w:r w:rsidRPr="005B358F">
        <w:t>Daarna maak je de keuze het document online of in Office te bewerken.</w:t>
      </w:r>
      <w:r w:rsidR="00E60B31" w:rsidRPr="005B358F">
        <w:t xml:space="preserve"> Om kleine aanpassingen in een document te maken is het handig om dit online te doen. Als je van alle functionaliteiten van Microsoft gebruik wilt maken dan kies je voor de optie.</w:t>
      </w:r>
    </w:p>
    <w:p w:rsidR="00787D77" w:rsidRPr="005B358F" w:rsidRDefault="00787D77" w:rsidP="003910B2">
      <w:pPr>
        <w:pStyle w:val="NoSpacing"/>
      </w:pPr>
    </w:p>
    <w:p w:rsidR="006B14DF" w:rsidRPr="005B358F" w:rsidRDefault="006B14DF" w:rsidP="003910B2">
      <w:pPr>
        <w:pStyle w:val="NoSpacing"/>
      </w:pPr>
      <w:r w:rsidRPr="005B358F">
        <w:rPr>
          <w:noProof/>
          <w:lang w:eastAsia="nl-NL"/>
        </w:rPr>
        <w:drawing>
          <wp:inline distT="0" distB="0" distL="0" distR="0" wp14:anchorId="0EE6CD69" wp14:editId="4762EAF1">
            <wp:extent cx="1680010" cy="9270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682914" cy="928668"/>
                    </a:xfrm>
                    <a:prstGeom prst="rect">
                      <a:avLst/>
                    </a:prstGeom>
                  </pic:spPr>
                </pic:pic>
              </a:graphicData>
            </a:graphic>
          </wp:inline>
        </w:drawing>
      </w:r>
    </w:p>
    <w:p w:rsidR="005B358F" w:rsidRDefault="005B358F">
      <w:pPr>
        <w:rPr>
          <w:b/>
        </w:rPr>
      </w:pPr>
      <w:r>
        <w:rPr>
          <w:b/>
        </w:rPr>
        <w:br w:type="page"/>
      </w:r>
    </w:p>
    <w:p w:rsidR="00F653E3" w:rsidRPr="005B358F" w:rsidRDefault="00F653E3" w:rsidP="003910B2">
      <w:pPr>
        <w:pStyle w:val="NoSpacing"/>
        <w:rPr>
          <w:b/>
        </w:rPr>
      </w:pPr>
      <w:r w:rsidRPr="005B358F">
        <w:rPr>
          <w:b/>
        </w:rPr>
        <w:lastRenderedPageBreak/>
        <w:t>Zoeken van documenten</w:t>
      </w:r>
    </w:p>
    <w:p w:rsidR="00F653E3" w:rsidRPr="005B358F" w:rsidRDefault="003D0031" w:rsidP="003910B2">
      <w:pPr>
        <w:pStyle w:val="NoSpacing"/>
      </w:pPr>
      <w:r w:rsidRPr="005B358F">
        <w:t>Om binnen de hele site te zoeken geef je je zoekterm aan in Se</w:t>
      </w:r>
      <w:r w:rsidR="00AB6151" w:rsidRPr="005B358F">
        <w:t>a</w:t>
      </w:r>
      <w:r w:rsidRPr="005B358F">
        <w:t>rch this site (rechts boven)</w:t>
      </w:r>
    </w:p>
    <w:p w:rsidR="003D0031" w:rsidRPr="005B358F" w:rsidRDefault="003D0031" w:rsidP="003910B2">
      <w:pPr>
        <w:pStyle w:val="NoSpacing"/>
      </w:pPr>
      <w:r w:rsidRPr="005B358F">
        <w:rPr>
          <w:noProof/>
          <w:lang w:eastAsia="nl-NL"/>
        </w:rPr>
        <w:drawing>
          <wp:inline distT="0" distB="0" distL="0" distR="0" wp14:anchorId="38DC096D" wp14:editId="6C626752">
            <wp:extent cx="5759450" cy="1162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60720" cy="1162306"/>
                    </a:xfrm>
                    <a:prstGeom prst="rect">
                      <a:avLst/>
                    </a:prstGeom>
                  </pic:spPr>
                </pic:pic>
              </a:graphicData>
            </a:graphic>
          </wp:inline>
        </w:drawing>
      </w:r>
    </w:p>
    <w:p w:rsidR="00F653E3" w:rsidRPr="005B358F" w:rsidRDefault="00F653E3" w:rsidP="003910B2">
      <w:pPr>
        <w:pStyle w:val="NoSpacing"/>
        <w:rPr>
          <w:b/>
        </w:rPr>
      </w:pPr>
    </w:p>
    <w:p w:rsidR="00E46D6C" w:rsidRPr="005B358F" w:rsidRDefault="00E46D6C" w:rsidP="003910B2">
      <w:pPr>
        <w:pStyle w:val="NoSpacing"/>
      </w:pPr>
      <w:r w:rsidRPr="005B358F">
        <w:t xml:space="preserve">Ook kun je ervoor kiezen om direct in een Library te zoeken. Je klikt de gewenste Library open (bv Education framework) </w:t>
      </w:r>
    </w:p>
    <w:p w:rsidR="00E46D6C" w:rsidRPr="005B358F" w:rsidRDefault="00E46D6C" w:rsidP="003910B2">
      <w:pPr>
        <w:pStyle w:val="NoSpacing"/>
      </w:pPr>
    </w:p>
    <w:p w:rsidR="00E46D6C" w:rsidRPr="005B358F" w:rsidRDefault="00E46D6C" w:rsidP="003910B2">
      <w:pPr>
        <w:pStyle w:val="NoSpacing"/>
      </w:pPr>
      <w:r w:rsidRPr="005B358F">
        <w:rPr>
          <w:noProof/>
          <w:highlight w:val="yellow"/>
          <w:lang w:eastAsia="nl-NL"/>
        </w:rPr>
        <w:drawing>
          <wp:inline distT="0" distB="0" distL="0" distR="0" wp14:anchorId="1622B4FF" wp14:editId="4C864605">
            <wp:extent cx="5760720" cy="145702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60720" cy="1457022"/>
                    </a:xfrm>
                    <a:prstGeom prst="rect">
                      <a:avLst/>
                    </a:prstGeom>
                  </pic:spPr>
                </pic:pic>
              </a:graphicData>
            </a:graphic>
          </wp:inline>
        </w:drawing>
      </w:r>
    </w:p>
    <w:p w:rsidR="003D0031" w:rsidRPr="005B358F" w:rsidRDefault="003D0031" w:rsidP="003910B2">
      <w:pPr>
        <w:pStyle w:val="NoSpacing"/>
        <w:rPr>
          <w:b/>
        </w:rPr>
      </w:pPr>
    </w:p>
    <w:p w:rsidR="00E46D6C" w:rsidRPr="005B358F" w:rsidRDefault="00E46D6C" w:rsidP="003910B2">
      <w:pPr>
        <w:pStyle w:val="NoSpacing"/>
      </w:pPr>
      <w:r w:rsidRPr="005B358F">
        <w:t>Door middel van de … (in de regel beginnend met All Documents) kun je al een aantal selecties maken. Daarnaast kun je ook in de regel daaronder selecties maken om een document snel terug te vinden. (bv Modified by of Education Programme).</w:t>
      </w:r>
      <w:r w:rsidR="008C5E5C" w:rsidRPr="005B358F">
        <w:t xml:space="preserve"> Er zijn een aantal van deze selecties vooraf gemaakt. Je kunt ook zelf een aantal filters aanmaken via ‘create new view’.</w:t>
      </w:r>
    </w:p>
    <w:p w:rsidR="00E60B31" w:rsidRPr="005B358F" w:rsidRDefault="00E60B31">
      <w:pPr>
        <w:rPr>
          <w:b/>
        </w:rPr>
      </w:pPr>
      <w:r w:rsidRPr="005B358F">
        <w:rPr>
          <w:b/>
        </w:rPr>
        <w:br w:type="page"/>
      </w:r>
    </w:p>
    <w:p w:rsidR="003910B2" w:rsidRPr="005B358F" w:rsidRDefault="003910B2" w:rsidP="003910B2">
      <w:pPr>
        <w:pStyle w:val="NoSpacing"/>
        <w:rPr>
          <w:b/>
        </w:rPr>
      </w:pPr>
      <w:r w:rsidRPr="005B358F">
        <w:rPr>
          <w:b/>
        </w:rPr>
        <w:lastRenderedPageBreak/>
        <w:t>Homepage</w:t>
      </w:r>
    </w:p>
    <w:p w:rsidR="00AB6151" w:rsidRPr="005B358F" w:rsidRDefault="003910B2" w:rsidP="003910B2">
      <w:pPr>
        <w:pStyle w:val="NoSpacing"/>
      </w:pPr>
      <w:r w:rsidRPr="005B358F">
        <w:t xml:space="preserve">Op de homepage is de KTM-events calendar zichtbaar. De calendar wordt beheerd door de group-owners. Heb je een event, geef dit dan door </w:t>
      </w:r>
      <w:r w:rsidR="00AB6151" w:rsidRPr="005B358F">
        <w:t xml:space="preserve">via de mailbox </w:t>
      </w:r>
      <w:r w:rsidR="005B358F" w:rsidRPr="005B358F">
        <w:t xml:space="preserve">Master-TM </w:t>
      </w:r>
      <w:r w:rsidR="00AB6151" w:rsidRPr="005B358F">
        <w:t>of Bachelor</w:t>
      </w:r>
      <w:r w:rsidR="008C5E5C" w:rsidRPr="005B358F">
        <w:t>-</w:t>
      </w:r>
      <w:r w:rsidR="00AB6151" w:rsidRPr="005B358F">
        <w:t xml:space="preserve">KT dan zorgen </w:t>
      </w:r>
      <w:r w:rsidRPr="005B358F">
        <w:t>Brenda of Sindy dat deze aan de calendar wordt toegevoegd.</w:t>
      </w:r>
    </w:p>
    <w:p w:rsidR="00AB6151" w:rsidRPr="005B358F" w:rsidRDefault="00AB6151" w:rsidP="003910B2">
      <w:pPr>
        <w:pStyle w:val="NoSpacing"/>
      </w:pPr>
    </w:p>
    <w:p w:rsidR="003910B2" w:rsidRPr="005B358F" w:rsidRDefault="00873E5E" w:rsidP="003910B2">
      <w:pPr>
        <w:pStyle w:val="NoSpacing"/>
      </w:pPr>
      <w:r w:rsidRPr="005B358F">
        <w:rPr>
          <w:noProof/>
          <w:lang w:eastAsia="nl-NL"/>
        </w:rPr>
        <w:drawing>
          <wp:inline distT="0" distB="0" distL="0" distR="0" wp14:anchorId="56390E2C" wp14:editId="65E19E73">
            <wp:extent cx="5760720" cy="24197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60720" cy="2419796"/>
                    </a:xfrm>
                    <a:prstGeom prst="rect">
                      <a:avLst/>
                    </a:prstGeom>
                  </pic:spPr>
                </pic:pic>
              </a:graphicData>
            </a:graphic>
          </wp:inline>
        </w:drawing>
      </w:r>
    </w:p>
    <w:p w:rsidR="003910B2" w:rsidRPr="005B358F" w:rsidRDefault="003910B2" w:rsidP="003910B2">
      <w:pPr>
        <w:pStyle w:val="NoSpacing"/>
      </w:pPr>
    </w:p>
    <w:p w:rsidR="00271D4B" w:rsidRPr="005B358F" w:rsidRDefault="00D77855" w:rsidP="00D77855">
      <w:pPr>
        <w:pStyle w:val="NoSpacing"/>
        <w:rPr>
          <w:b/>
        </w:rPr>
      </w:pPr>
      <w:r w:rsidRPr="005B358F">
        <w:rPr>
          <w:b/>
        </w:rPr>
        <w:t>Image Library</w:t>
      </w:r>
    </w:p>
    <w:p w:rsidR="00D77855" w:rsidRPr="005B358F" w:rsidRDefault="00D77855" w:rsidP="00D77855">
      <w:pPr>
        <w:pStyle w:val="NoSpacing"/>
      </w:pPr>
      <w:r w:rsidRPr="005B358F">
        <w:t xml:space="preserve">Op deze pagina </w:t>
      </w:r>
      <w:r w:rsidR="008C5E5C" w:rsidRPr="005B358F">
        <w:t>is fotomateriaal te vinden voor presentaties, bijeenkomsten, etc.</w:t>
      </w:r>
    </w:p>
    <w:p w:rsidR="00D77855" w:rsidRPr="005B358F" w:rsidRDefault="00D77855" w:rsidP="00D77855">
      <w:pPr>
        <w:pStyle w:val="NoSpacing"/>
      </w:pPr>
    </w:p>
    <w:p w:rsidR="00D77855" w:rsidRPr="005B358F" w:rsidRDefault="00D77855" w:rsidP="00D77855">
      <w:pPr>
        <w:pStyle w:val="NoSpacing"/>
        <w:rPr>
          <w:b/>
        </w:rPr>
      </w:pPr>
      <w:r w:rsidRPr="005B358F">
        <w:rPr>
          <w:b/>
        </w:rPr>
        <w:t>Meetings KTTM</w:t>
      </w:r>
    </w:p>
    <w:p w:rsidR="00D77855" w:rsidRPr="005B358F" w:rsidRDefault="008C5E5C" w:rsidP="00D77855">
      <w:pPr>
        <w:pStyle w:val="NoSpacing"/>
      </w:pPr>
      <w:r w:rsidRPr="005B358F">
        <w:t>Hier vind je alle vergaderstukken terug van de desbetreffende overleggen.</w:t>
      </w:r>
    </w:p>
    <w:p w:rsidR="00D77855" w:rsidRPr="005B358F" w:rsidRDefault="00D77855" w:rsidP="00D77855">
      <w:pPr>
        <w:pStyle w:val="NoSpacing"/>
      </w:pPr>
    </w:p>
    <w:p w:rsidR="00D77855" w:rsidRPr="005B358F" w:rsidRDefault="00F22C59" w:rsidP="00D77855">
      <w:pPr>
        <w:pStyle w:val="NoSpacing"/>
        <w:rPr>
          <w:b/>
        </w:rPr>
      </w:pPr>
      <w:r w:rsidRPr="005B358F">
        <w:rPr>
          <w:b/>
        </w:rPr>
        <w:t>Inloggen van buitenaf</w:t>
      </w:r>
    </w:p>
    <w:p w:rsidR="00D77855" w:rsidRPr="005B358F" w:rsidRDefault="00F22C59" w:rsidP="00D77855">
      <w:pPr>
        <w:pStyle w:val="NoSpacing"/>
      </w:pPr>
      <w:r w:rsidRPr="005B358F">
        <w:t>Om van buitenaf in te loggen zet je DASTUD/</w:t>
      </w:r>
      <w:r w:rsidR="00521145" w:rsidRPr="005B358F">
        <w:t xml:space="preserve"> voor je N</w:t>
      </w:r>
      <w:r w:rsidRPr="005B358F">
        <w:t>e</w:t>
      </w:r>
      <w:r w:rsidR="008C5E5C" w:rsidRPr="005B358F">
        <w:t>t</w:t>
      </w:r>
      <w:r w:rsidR="00521145" w:rsidRPr="005B358F">
        <w:t>I</w:t>
      </w:r>
      <w:r w:rsidRPr="005B358F">
        <w:t>d</w:t>
      </w:r>
      <w:r w:rsidR="008C5E5C" w:rsidRPr="005B358F">
        <w:t>D</w:t>
      </w:r>
    </w:p>
    <w:p w:rsidR="008C5E5C" w:rsidRPr="005B358F" w:rsidRDefault="008C5E5C" w:rsidP="00D77855">
      <w:pPr>
        <w:pStyle w:val="NoSpacing"/>
      </w:pPr>
      <w:r w:rsidRPr="005B358F">
        <w:t xml:space="preserve">Voor ondersteuning: </w:t>
      </w:r>
      <w:hyperlink r:id="rId17" w:history="1">
        <w:r w:rsidRPr="005B358F">
          <w:rPr>
            <w:rStyle w:val="Hyperlink"/>
          </w:rPr>
          <w:t>http://studenten.tudelft.nl/informatie/ict/help/handleidingen/ict-handleidingen-medewerkers-studenten/tips-bij-inlogproblemen/</w:t>
        </w:r>
      </w:hyperlink>
      <w:r w:rsidRPr="005B358F">
        <w:t xml:space="preserve"> </w:t>
      </w:r>
    </w:p>
    <w:p w:rsidR="00F138DF" w:rsidRPr="005B358F" w:rsidRDefault="00F138DF" w:rsidP="00D77855">
      <w:pPr>
        <w:pStyle w:val="NoSpacing"/>
      </w:pPr>
    </w:p>
    <w:p w:rsidR="00F138DF" w:rsidRPr="005B358F" w:rsidRDefault="00F138DF" w:rsidP="00D77855">
      <w:pPr>
        <w:pStyle w:val="NoSpacing"/>
      </w:pPr>
    </w:p>
    <w:sectPr w:rsidR="00F138DF" w:rsidRPr="005B35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lle Alons">
    <w15:presenceInfo w15:providerId="AD" w15:userId="S-1-5-21-2082945442-480271342-340043625-169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4B"/>
    <w:rsid w:val="00000A5B"/>
    <w:rsid w:val="000A10FA"/>
    <w:rsid w:val="000F7A7D"/>
    <w:rsid w:val="0021224D"/>
    <w:rsid w:val="00241B53"/>
    <w:rsid w:val="002634C8"/>
    <w:rsid w:val="00271D4B"/>
    <w:rsid w:val="00346D64"/>
    <w:rsid w:val="00386992"/>
    <w:rsid w:val="003910B2"/>
    <w:rsid w:val="003D0031"/>
    <w:rsid w:val="003D7C9C"/>
    <w:rsid w:val="00413724"/>
    <w:rsid w:val="004B69E7"/>
    <w:rsid w:val="00521145"/>
    <w:rsid w:val="00537817"/>
    <w:rsid w:val="00580FB0"/>
    <w:rsid w:val="005922C0"/>
    <w:rsid w:val="005A45A3"/>
    <w:rsid w:val="005B358F"/>
    <w:rsid w:val="0066549E"/>
    <w:rsid w:val="006B14DF"/>
    <w:rsid w:val="006C1087"/>
    <w:rsid w:val="006D1A86"/>
    <w:rsid w:val="00722231"/>
    <w:rsid w:val="00787D77"/>
    <w:rsid w:val="0083174B"/>
    <w:rsid w:val="008515EE"/>
    <w:rsid w:val="00873E5E"/>
    <w:rsid w:val="008C5E5C"/>
    <w:rsid w:val="00971729"/>
    <w:rsid w:val="00A40C82"/>
    <w:rsid w:val="00AB0EA2"/>
    <w:rsid w:val="00AB6151"/>
    <w:rsid w:val="00B63374"/>
    <w:rsid w:val="00B8275A"/>
    <w:rsid w:val="00BE6826"/>
    <w:rsid w:val="00C26335"/>
    <w:rsid w:val="00C977C1"/>
    <w:rsid w:val="00D11670"/>
    <w:rsid w:val="00D124E3"/>
    <w:rsid w:val="00D77855"/>
    <w:rsid w:val="00DC2E6D"/>
    <w:rsid w:val="00E46D11"/>
    <w:rsid w:val="00E46D6C"/>
    <w:rsid w:val="00E60B31"/>
    <w:rsid w:val="00F138DF"/>
    <w:rsid w:val="00F22C59"/>
    <w:rsid w:val="00F653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C5E5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1D4B"/>
    <w:rPr>
      <w:color w:val="0000FF" w:themeColor="hyperlink"/>
      <w:u w:val="single"/>
    </w:rPr>
  </w:style>
  <w:style w:type="paragraph" w:styleId="NoSpacing">
    <w:name w:val="No Spacing"/>
    <w:uiPriority w:val="1"/>
    <w:qFormat/>
    <w:rsid w:val="003910B2"/>
    <w:pPr>
      <w:spacing w:after="0" w:line="240" w:lineRule="auto"/>
    </w:pPr>
  </w:style>
  <w:style w:type="paragraph" w:styleId="BalloonText">
    <w:name w:val="Balloon Text"/>
    <w:basedOn w:val="Normal"/>
    <w:link w:val="BalloonTextChar"/>
    <w:uiPriority w:val="99"/>
    <w:semiHidden/>
    <w:unhideWhenUsed/>
    <w:rsid w:val="003910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0B2"/>
    <w:rPr>
      <w:rFonts w:ascii="Tahoma" w:hAnsi="Tahoma" w:cs="Tahoma"/>
      <w:sz w:val="16"/>
      <w:szCs w:val="16"/>
    </w:rPr>
  </w:style>
  <w:style w:type="table" w:styleId="TableGrid">
    <w:name w:val="Table Grid"/>
    <w:basedOn w:val="TableNormal"/>
    <w:uiPriority w:val="59"/>
    <w:rsid w:val="00665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C5E5C"/>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C5E5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1D4B"/>
    <w:rPr>
      <w:color w:val="0000FF" w:themeColor="hyperlink"/>
      <w:u w:val="single"/>
    </w:rPr>
  </w:style>
  <w:style w:type="paragraph" w:styleId="NoSpacing">
    <w:name w:val="No Spacing"/>
    <w:uiPriority w:val="1"/>
    <w:qFormat/>
    <w:rsid w:val="003910B2"/>
    <w:pPr>
      <w:spacing w:after="0" w:line="240" w:lineRule="auto"/>
    </w:pPr>
  </w:style>
  <w:style w:type="paragraph" w:styleId="BalloonText">
    <w:name w:val="Balloon Text"/>
    <w:basedOn w:val="Normal"/>
    <w:link w:val="BalloonTextChar"/>
    <w:uiPriority w:val="99"/>
    <w:semiHidden/>
    <w:unhideWhenUsed/>
    <w:rsid w:val="003910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0B2"/>
    <w:rPr>
      <w:rFonts w:ascii="Tahoma" w:hAnsi="Tahoma" w:cs="Tahoma"/>
      <w:sz w:val="16"/>
      <w:szCs w:val="16"/>
    </w:rPr>
  </w:style>
  <w:style w:type="table" w:styleId="TableGrid">
    <w:name w:val="Table Grid"/>
    <w:basedOn w:val="TableNormal"/>
    <w:uiPriority w:val="59"/>
    <w:rsid w:val="00665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C5E5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tudenten.tudelft.nl/informatie/ict/help/handleidingen/ict-handleidingen-medewerkers-studenten/tips-bij-inlogproblemen/" TargetMode="External"/><Relationship Id="rId2" Type="http://schemas.microsoft.com/office/2007/relationships/stylesWithEffects" Target="stylesWithEffects.xml"/><Relationship Id="rId16" Type="http://schemas.openxmlformats.org/officeDocument/2006/relationships/image" Target="media/image11.png"/><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teams.connect.tudelft.nl/sites/os3me/KTTM/SitePages/Home.aspx" TargetMode="External"/><Relationship Id="rId15" Type="http://schemas.openxmlformats.org/officeDocument/2006/relationships/image" Target="media/image10.png"/><Relationship Id="rId23" Type="http://schemas.openxmlformats.org/officeDocument/2006/relationships/customXml" Target="../customXml/item3.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Draft</Status_x0020_document>
    <Coursecodes xmlns="685844f3-484d-46a5-8d5d-b7eef178248f">
      <Value>n.a.</Value>
    </Coursecodes>
    <Categorie xmlns="685844f3-484d-46a5-8d5d-b7eef178248f">
      <Value>All - Manuals</Value>
    </Categorie>
    <Studiejaar xmlns="685844f3-484d-46a5-8d5d-b7eef178248f">n.a.</Studiejaar>
    <KTTM-Tracks xmlns="685844f3-484d-46a5-8d5d-b7eef178248f" xsi:nil="true"/>
    <Studie xmlns="685844f3-484d-46a5-8d5d-b7eef178248f">
      <Value>n.a.</Value>
    </Studie>
  </documentManagement>
</p:properties>
</file>

<file path=customXml/itemProps1.xml><?xml version="1.0" encoding="utf-8"?>
<ds:datastoreItem xmlns:ds="http://schemas.openxmlformats.org/officeDocument/2006/customXml" ds:itemID="{5BF8F9CA-EA8F-4A52-9E75-87560682411A}"/>
</file>

<file path=customXml/itemProps2.xml><?xml version="1.0" encoding="utf-8"?>
<ds:datastoreItem xmlns:ds="http://schemas.openxmlformats.org/officeDocument/2006/customXml" ds:itemID="{883FC24D-0269-429C-B1EB-8B01B908A5BC}"/>
</file>

<file path=customXml/itemProps3.xml><?xml version="1.0" encoding="utf-8"?>
<ds:datastoreItem xmlns:ds="http://schemas.openxmlformats.org/officeDocument/2006/customXml" ds:itemID="{8B28E01E-32C4-4AA3-A9C7-6BBD86C8E79A}"/>
</file>

<file path=docProps/app.xml><?xml version="1.0" encoding="utf-8"?>
<Properties xmlns="http://schemas.openxmlformats.org/officeDocument/2006/extended-properties" xmlns:vt="http://schemas.openxmlformats.org/officeDocument/2006/docPropsVTypes">
  <Template>5281E5B0</Template>
  <TotalTime>0</TotalTime>
  <Pages>7</Pages>
  <Words>703</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TU Delft</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Handleiding-SharePoint KTTM</dc:title>
  <dc:creator>Sindy Rijnvis</dc:creator>
  <cp:lastModifiedBy>Sindy Rijnvis</cp:lastModifiedBy>
  <cp:revision>2</cp:revision>
  <cp:lastPrinted>2018-02-06T12:05:00Z</cp:lastPrinted>
  <dcterms:created xsi:type="dcterms:W3CDTF">2018-02-13T15:32:00Z</dcterms:created>
  <dcterms:modified xsi:type="dcterms:W3CDTF">2018-02-13T15:32:00Z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ies>
</file>